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Suffolk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Suffolk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Suffolk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Suffolk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Suffolk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Suffolk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West Suffolk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Suffolk is estimated to be </w:t>
      </w:r>
      <w:r w:rsidRPr="00773DF7">
        <w:rPr>
          <w:rFonts w:ascii="Libre Franklin Light" w:eastAsia="Times New Roman" w:hAnsi="Libre Franklin Light" w:cs="Calibri Light"/>
          <w:b/>
          <w:bCs/>
          <w:color w:val="C45911" w:themeColor="accent2" w:themeShade="BF"/>
        </w:rPr>
        <w:t xml:space="preserve">£1,583,239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Suffolk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Suffolk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Suf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Suffolk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Suf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Suffolk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Suffolk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Suf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Suffolk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Suffolk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Suffolk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Suffolk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Suffolk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Suffolk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£1,583,239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Suffolk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£25,788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£533,318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£38,205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£955,484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£1,583,239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Suffolk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Suffolk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Suffolk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Suffolk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Suffolk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Suffolk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Suffolk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Suffolk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8E11FDA-D30A-40D0-983A-45A25E2DD87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